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DAMARD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Vicar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Scottow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Norfolk.</w:t>
      </w: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1450 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Roger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Ormesby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brought a plaint of debt against him, 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Mansty</w:t>
      </w:r>
      <w:proofErr w:type="spellEnd"/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of Yarmouth(q.v.), John Spore of Yarmouth(q.v.), Richard</w:t>
      </w: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Cranke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Yarmouth(q.v.) and also Margaret Breton of Yarmouth(q.v.), as</w:t>
      </w: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executor of her late husband, Robert).</w:t>
      </w:r>
    </w:p>
    <w:p w:rsidR="00295BFF" w:rsidRDefault="00295BFF" w:rsidP="00295BFF">
      <w:pPr>
        <w:pStyle w:val="NoSpacing"/>
        <w:ind w:left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95BFF" w:rsidRDefault="00295BFF" w:rsidP="00295BF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10 April 2016</w:t>
      </w:r>
    </w:p>
    <w:p w:rsidR="006B2F86" w:rsidRPr="00E71FC3" w:rsidRDefault="00295BF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BFF" w:rsidRDefault="00295BFF" w:rsidP="00E71FC3">
      <w:pPr>
        <w:spacing w:after="0" w:line="240" w:lineRule="auto"/>
      </w:pPr>
      <w:r>
        <w:separator/>
      </w:r>
    </w:p>
  </w:endnote>
  <w:endnote w:type="continuationSeparator" w:id="0">
    <w:p w:rsidR="00295BFF" w:rsidRDefault="00295B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BFF" w:rsidRDefault="00295BFF" w:rsidP="00E71FC3">
      <w:pPr>
        <w:spacing w:after="0" w:line="240" w:lineRule="auto"/>
      </w:pPr>
      <w:r>
        <w:separator/>
      </w:r>
    </w:p>
  </w:footnote>
  <w:footnote w:type="continuationSeparator" w:id="0">
    <w:p w:rsidR="00295BFF" w:rsidRDefault="00295B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BFF"/>
    <w:rsid w:val="00295BF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BB7936-4E83-43DC-AFDD-42CB7C53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95B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2016-05-02T21:44:00Z</dcterms:created>
  <dcterms:modified xsi:type="dcterms:W3CDTF">2016-05-02T21:44:00Z</dcterms:modified>
</cp:coreProperties>
</file>